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F7EF85" w14:textId="77777777" w:rsidR="00AF453E" w:rsidRDefault="00AF453E" w:rsidP="00F40BE3">
      <w:pPr>
        <w:pStyle w:val="Heading1"/>
      </w:pPr>
    </w:p>
    <w:p w14:paraId="7C72AE55" w14:textId="2520B622" w:rsidR="00BF2A5C" w:rsidRDefault="00BF2A5C" w:rsidP="00F40BE3">
      <w:pPr>
        <w:pStyle w:val="Heading1"/>
      </w:pPr>
      <w:r>
        <w:t>Making the notched syringes</w:t>
      </w:r>
    </w:p>
    <w:p w14:paraId="5696E332" w14:textId="77777777" w:rsidR="00BF2A5C" w:rsidRPr="00D33E8E" w:rsidRDefault="00BF2A5C" w:rsidP="00BF2A5C">
      <w:pPr>
        <w:spacing w:line="360" w:lineRule="auto"/>
        <w:ind w:left="720" w:hanging="360"/>
        <w:rPr>
          <w:b/>
          <w:bCs/>
        </w:rPr>
      </w:pPr>
    </w:p>
    <w:p w14:paraId="7596D9CA" w14:textId="77777777" w:rsidR="00BF2A5C" w:rsidRDefault="00BF2A5C" w:rsidP="00BF2A5C">
      <w:pPr>
        <w:pStyle w:val="ListParagraph"/>
        <w:numPr>
          <w:ilvl w:val="0"/>
          <w:numId w:val="15"/>
        </w:numPr>
        <w:spacing w:line="360" w:lineRule="auto"/>
        <w:jc w:val="left"/>
      </w:pPr>
      <w:r w:rsidRPr="00DE26B8">
        <w:t>Pull the</w:t>
      </w:r>
      <w:r>
        <w:t xml:space="preserve"> </w:t>
      </w:r>
      <w:r w:rsidRPr="00DE26B8">
        <w:t xml:space="preserve">plunger </w:t>
      </w:r>
      <w:r>
        <w:t xml:space="preserve">on the </w:t>
      </w:r>
      <w:proofErr w:type="spellStart"/>
      <w:r>
        <w:t>Leur</w:t>
      </w:r>
      <w:proofErr w:type="spellEnd"/>
      <w:r>
        <w:t xml:space="preserve"> slip syringe</w:t>
      </w:r>
      <w:r w:rsidRPr="00DE26B8">
        <w:t xml:space="preserve"> up until the </w:t>
      </w:r>
      <w:r>
        <w:t>base of the plunger is level with the intended volume for the notched syringe.</w:t>
      </w:r>
    </w:p>
    <w:p w14:paraId="372E186A" w14:textId="77777777" w:rsidR="00BF2A5C" w:rsidRDefault="00BF2A5C" w:rsidP="00BF2A5C">
      <w:pPr>
        <w:spacing w:line="360" w:lineRule="auto"/>
      </w:pPr>
    </w:p>
    <w:p w14:paraId="7E6B6210" w14:textId="43889270" w:rsidR="00BF2A5C" w:rsidRDefault="00972C2A" w:rsidP="00BF2A5C">
      <w:pPr>
        <w:spacing w:line="360" w:lineRule="auto"/>
      </w:pPr>
      <w:r w:rsidRPr="00ED5DC4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93025A7" wp14:editId="7D58ACDD">
                <wp:simplePos x="0" y="0"/>
                <wp:positionH relativeFrom="column">
                  <wp:posOffset>2884805</wp:posOffset>
                </wp:positionH>
                <wp:positionV relativeFrom="paragraph">
                  <wp:posOffset>26035</wp:posOffset>
                </wp:positionV>
                <wp:extent cx="673100" cy="254000"/>
                <wp:effectExtent l="0" t="0" r="12700" b="12700"/>
                <wp:wrapNone/>
                <wp:docPr id="37" name="Text Box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3100" cy="254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4DDBB52" w14:textId="77777777" w:rsidR="00BF2A5C" w:rsidRPr="00ED5DC4" w:rsidRDefault="00BF2A5C" w:rsidP="00BF2A5C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ED5DC4">
                              <w:rPr>
                                <w:sz w:val="20"/>
                                <w:szCs w:val="20"/>
                              </w:rPr>
                              <w:t>Plunger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93025A7" id="_x0000_t202" coordsize="21600,21600" o:spt="202" path="m,l,21600r21600,l21600,xe">
                <v:stroke joinstyle="miter"/>
                <v:path gradientshapeok="t" o:connecttype="rect"/>
              </v:shapetype>
              <v:shape id="Text Box 37" o:spid="_x0000_s1026" type="#_x0000_t202" style="position:absolute;left:0;text-align:left;margin-left:227.15pt;margin-top:2.05pt;width:53pt;height:20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" fillcolor="white [3201]" strokeweight=".5pt">
                <v:textbox>
                  <w:txbxContent>
                    <w:p w14:paraId="34DDBB52" w14:textId="77777777" w:rsidR="00BF2A5C" w:rsidRPr="00ED5DC4" w:rsidRDefault="00BF2A5C" w:rsidP="00BF2A5C">
                      <w:pPr>
                        <w:rPr>
                          <w:sz w:val="20"/>
                          <w:szCs w:val="20"/>
                        </w:rPr>
                      </w:pPr>
                      <w:r w:rsidRPr="00ED5DC4">
                        <w:rPr>
                          <w:sz w:val="20"/>
                          <w:szCs w:val="20"/>
                        </w:rPr>
                        <w:t>Plunger</w:t>
                      </w:r>
                    </w:p>
                  </w:txbxContent>
                </v:textbox>
              </v:shape>
            </w:pict>
          </mc:Fallback>
        </mc:AlternateContent>
      </w:r>
      <w:r w:rsidR="00BF2A5C" w:rsidRPr="00ED5DC4">
        <w:rPr>
          <w:noProof/>
        </w:rPr>
        <w:drawing>
          <wp:anchor distT="0" distB="0" distL="114300" distR="114300" simplePos="0" relativeHeight="251659264" behindDoc="0" locked="0" layoutInCell="1" allowOverlap="1" wp14:anchorId="5EF38FB0" wp14:editId="2334C5DF">
            <wp:simplePos x="0" y="0"/>
            <wp:positionH relativeFrom="column">
              <wp:posOffset>1477645</wp:posOffset>
            </wp:positionH>
            <wp:positionV relativeFrom="paragraph">
              <wp:posOffset>39370</wp:posOffset>
            </wp:positionV>
            <wp:extent cx="2390775" cy="1792605"/>
            <wp:effectExtent l="0" t="5715" r="3810" b="3810"/>
            <wp:wrapNone/>
            <wp:docPr id="33" name="Picture 33" descr="A picture containing indoor, wall, dirty, sin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IMG_1908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390775" cy="1792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F2A5C" w:rsidRPr="00ED5DC4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85CCA91" wp14:editId="2AD3E9EE">
                <wp:simplePos x="0" y="0"/>
                <wp:positionH relativeFrom="column">
                  <wp:posOffset>2171700</wp:posOffset>
                </wp:positionH>
                <wp:positionV relativeFrom="paragraph">
                  <wp:posOffset>1038860</wp:posOffset>
                </wp:positionV>
                <wp:extent cx="222250" cy="279400"/>
                <wp:effectExtent l="12700" t="25400" r="31750" b="12700"/>
                <wp:wrapNone/>
                <wp:docPr id="41" name="Straight Arrow Connector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2250" cy="279400"/>
                        </a:xfrm>
                        <a:prstGeom prst="straightConnector1">
                          <a:avLst/>
                        </a:prstGeom>
                        <a:ln w="1905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198CF8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41" o:spid="_x0000_s1026" type="#_x0000_t32" style="position:absolute;margin-left:171pt;margin-top:81.8pt;width:17.5pt;height:22pt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" strokecolor="black [3040]" strokeweight="1.5pt">
                <v:stroke endarrow="block"/>
              </v:shape>
            </w:pict>
          </mc:Fallback>
        </mc:AlternateContent>
      </w:r>
    </w:p>
    <w:p w14:paraId="789DEB8E" w14:textId="77777777" w:rsidR="00BF2A5C" w:rsidRDefault="00BF2A5C" w:rsidP="00BF2A5C">
      <w:pPr>
        <w:spacing w:line="360" w:lineRule="auto"/>
      </w:pPr>
      <w:r w:rsidRPr="00ED5DC4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EC20D5B" wp14:editId="158710E3">
                <wp:simplePos x="0" y="0"/>
                <wp:positionH relativeFrom="column">
                  <wp:posOffset>2760345</wp:posOffset>
                </wp:positionH>
                <wp:positionV relativeFrom="paragraph">
                  <wp:posOffset>40390</wp:posOffset>
                </wp:positionV>
                <wp:extent cx="251460" cy="277495"/>
                <wp:effectExtent l="25400" t="12700" r="15240" b="27305"/>
                <wp:wrapNone/>
                <wp:docPr id="38" name="Straight Arrow Connector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51460" cy="277495"/>
                        </a:xfrm>
                        <a:prstGeom prst="straightConnector1">
                          <a:avLst/>
                        </a:prstGeom>
                        <a:ln w="1905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A7938E" id="Straight Arrow Connector 38" o:spid="_x0000_s1026" type="#_x0000_t32" style="position:absolute;margin-left:217.35pt;margin-top:3.2pt;width:19.8pt;height:21.85pt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" strokecolor="black [3040]" strokeweight="1.5pt">
                <v:stroke endarrow="block"/>
              </v:shape>
            </w:pict>
          </mc:Fallback>
        </mc:AlternateContent>
      </w:r>
    </w:p>
    <w:p w14:paraId="5D62AE94" w14:textId="77777777" w:rsidR="00BF2A5C" w:rsidRDefault="00BF2A5C" w:rsidP="00BF2A5C">
      <w:pPr>
        <w:spacing w:line="360" w:lineRule="auto"/>
      </w:pPr>
    </w:p>
    <w:p w14:paraId="2DD057AE" w14:textId="77777777" w:rsidR="00BF2A5C" w:rsidRDefault="00BF2A5C" w:rsidP="00BF2A5C">
      <w:pPr>
        <w:spacing w:line="360" w:lineRule="auto"/>
      </w:pPr>
    </w:p>
    <w:p w14:paraId="2CC087FA" w14:textId="77777777" w:rsidR="00BF2A5C" w:rsidRDefault="00BF2A5C" w:rsidP="00BF2A5C">
      <w:pPr>
        <w:spacing w:line="360" w:lineRule="auto"/>
      </w:pPr>
    </w:p>
    <w:p w14:paraId="712D4C85" w14:textId="77777777" w:rsidR="00BF2A5C" w:rsidRDefault="00BF2A5C" w:rsidP="00BF2A5C">
      <w:pPr>
        <w:spacing w:line="360" w:lineRule="auto"/>
      </w:pPr>
      <w:r w:rsidRPr="00ED5DC4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99F8A1C" wp14:editId="42570ECB">
                <wp:simplePos x="0" y="0"/>
                <wp:positionH relativeFrom="column">
                  <wp:posOffset>1779905</wp:posOffset>
                </wp:positionH>
                <wp:positionV relativeFrom="paragraph">
                  <wp:posOffset>116840</wp:posOffset>
                </wp:positionV>
                <wp:extent cx="615950" cy="255905"/>
                <wp:effectExtent l="0" t="0" r="19050" b="10795"/>
                <wp:wrapNone/>
                <wp:docPr id="39" name="Text Box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950" cy="2559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9681973" w14:textId="77777777" w:rsidR="00BF2A5C" w:rsidRPr="00ED5DC4" w:rsidRDefault="00BF2A5C" w:rsidP="00BF2A5C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ED5DC4">
                              <w:rPr>
                                <w:sz w:val="20"/>
                                <w:szCs w:val="20"/>
                              </w:rPr>
                              <w:t>Barrel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9F8A1C" id="Text Box 39" o:spid="_x0000_s1027" type="#_x0000_t202" style="position:absolute;left:0;text-align:left;margin-left:140.15pt;margin-top:9.2pt;width:48.5pt;height:20.1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" fillcolor="white [3201]" strokeweight=".5pt">
                <v:textbox>
                  <w:txbxContent>
                    <w:p w14:paraId="39681973" w14:textId="77777777" w:rsidR="00BF2A5C" w:rsidRPr="00ED5DC4" w:rsidRDefault="00BF2A5C" w:rsidP="00BF2A5C">
                      <w:pPr>
                        <w:rPr>
                          <w:sz w:val="20"/>
                          <w:szCs w:val="20"/>
                        </w:rPr>
                      </w:pPr>
                      <w:r w:rsidRPr="00ED5DC4">
                        <w:rPr>
                          <w:sz w:val="20"/>
                          <w:szCs w:val="20"/>
                        </w:rPr>
                        <w:t>Barrel</w:t>
                      </w:r>
                    </w:p>
                  </w:txbxContent>
                </v:textbox>
              </v:shape>
            </w:pict>
          </mc:Fallback>
        </mc:AlternateContent>
      </w:r>
    </w:p>
    <w:p w14:paraId="71DD8E30" w14:textId="77777777" w:rsidR="00BF2A5C" w:rsidRDefault="00BF2A5C" w:rsidP="00BF2A5C">
      <w:pPr>
        <w:spacing w:line="360" w:lineRule="auto"/>
      </w:pPr>
    </w:p>
    <w:p w14:paraId="5BA4BBA6" w14:textId="77777777" w:rsidR="00BF2A5C" w:rsidRDefault="00BF2A5C" w:rsidP="00BF2A5C">
      <w:pPr>
        <w:spacing w:line="360" w:lineRule="auto"/>
      </w:pPr>
    </w:p>
    <w:p w14:paraId="149B44C1" w14:textId="77777777" w:rsidR="00AF453E" w:rsidRDefault="00AF453E" w:rsidP="00BF2A5C">
      <w:pPr>
        <w:spacing w:line="360" w:lineRule="auto"/>
      </w:pPr>
    </w:p>
    <w:p w14:paraId="59BFC504" w14:textId="77777777" w:rsidR="00BF2A5C" w:rsidRDefault="00BF2A5C" w:rsidP="00BF2A5C">
      <w:pPr>
        <w:spacing w:line="360" w:lineRule="auto"/>
      </w:pPr>
    </w:p>
    <w:p w14:paraId="2CF61201" w14:textId="77777777" w:rsidR="00BF2A5C" w:rsidRDefault="00BF2A5C" w:rsidP="00BF2A5C">
      <w:pPr>
        <w:pStyle w:val="ListParagraph"/>
        <w:numPr>
          <w:ilvl w:val="0"/>
          <w:numId w:val="15"/>
        </w:numPr>
        <w:spacing w:line="360" w:lineRule="auto"/>
        <w:jc w:val="left"/>
      </w:pPr>
      <w:r>
        <w:t>Cut a notch with a scalpel so that the bottom of the notch is in line with the top of the barrel.</w:t>
      </w:r>
    </w:p>
    <w:p w14:paraId="771D8B40" w14:textId="77777777" w:rsidR="00BF2A5C" w:rsidRDefault="00BF2A5C" w:rsidP="00BF2A5C">
      <w:pPr>
        <w:spacing w:line="360" w:lineRule="auto"/>
      </w:pPr>
    </w:p>
    <w:p w14:paraId="4373FCC1" w14:textId="77777777" w:rsidR="00BF2A5C" w:rsidRDefault="00BF2A5C" w:rsidP="00BF2A5C">
      <w:pPr>
        <w:spacing w:line="360" w:lineRule="auto"/>
      </w:pPr>
      <w:r w:rsidRPr="00016129">
        <w:rPr>
          <w:rFonts w:ascii="Times" w:hAnsi="Times"/>
          <w:noProof/>
          <w:color w:val="000000" w:themeColor="text1"/>
        </w:rPr>
        <w:drawing>
          <wp:anchor distT="0" distB="0" distL="114300" distR="114300" simplePos="0" relativeHeight="251664384" behindDoc="0" locked="0" layoutInCell="1" allowOverlap="1" wp14:anchorId="3B3C3500" wp14:editId="0FCA2123">
            <wp:simplePos x="0" y="0"/>
            <wp:positionH relativeFrom="column">
              <wp:posOffset>1426528</wp:posOffset>
            </wp:positionH>
            <wp:positionV relativeFrom="paragraph">
              <wp:posOffset>90170</wp:posOffset>
            </wp:positionV>
            <wp:extent cx="2400300" cy="1799590"/>
            <wp:effectExtent l="0" t="4445" r="0" b="0"/>
            <wp:wrapNone/>
            <wp:docPr id="34" name="Picture 34" descr="A picture containing wall, indoor, dirt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G_191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400300" cy="1799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3B43E2C" w14:textId="77777777" w:rsidR="00BF2A5C" w:rsidRDefault="00BF2A5C" w:rsidP="00BF2A5C">
      <w:pPr>
        <w:spacing w:line="360" w:lineRule="auto"/>
      </w:pPr>
    </w:p>
    <w:p w14:paraId="44C1F174" w14:textId="77777777" w:rsidR="00BF2A5C" w:rsidRDefault="00BF2A5C" w:rsidP="00BF2A5C">
      <w:pPr>
        <w:spacing w:line="360" w:lineRule="auto"/>
      </w:pPr>
    </w:p>
    <w:p w14:paraId="5F58D651" w14:textId="77777777" w:rsidR="00BF2A5C" w:rsidRDefault="00BF2A5C" w:rsidP="00BF2A5C">
      <w:pPr>
        <w:spacing w:line="360" w:lineRule="auto"/>
      </w:pPr>
    </w:p>
    <w:p w14:paraId="6E22BFD5" w14:textId="77777777" w:rsidR="00BF2A5C" w:rsidRDefault="00BF2A5C" w:rsidP="00BF2A5C">
      <w:pPr>
        <w:spacing w:line="360" w:lineRule="auto"/>
      </w:pPr>
    </w:p>
    <w:p w14:paraId="4626497C" w14:textId="77777777" w:rsidR="00BF2A5C" w:rsidRDefault="00BF2A5C" w:rsidP="00BF2A5C">
      <w:pPr>
        <w:spacing w:line="360" w:lineRule="auto"/>
      </w:pPr>
    </w:p>
    <w:p w14:paraId="45DE04AB" w14:textId="77777777" w:rsidR="00BF2A5C" w:rsidRDefault="00BF2A5C" w:rsidP="00BF2A5C">
      <w:pPr>
        <w:spacing w:line="360" w:lineRule="auto"/>
      </w:pPr>
    </w:p>
    <w:p w14:paraId="7166002A" w14:textId="77777777" w:rsidR="00BF2A5C" w:rsidRDefault="00BF2A5C" w:rsidP="00BF2A5C">
      <w:pPr>
        <w:spacing w:line="360" w:lineRule="auto"/>
      </w:pPr>
    </w:p>
    <w:p w14:paraId="7121489C" w14:textId="75E38267" w:rsidR="00BF2A5C" w:rsidRDefault="00BF2A5C" w:rsidP="00BF2A5C">
      <w:pPr>
        <w:spacing w:line="360" w:lineRule="auto"/>
      </w:pPr>
    </w:p>
    <w:p w14:paraId="340E9D55" w14:textId="77777777" w:rsidR="00972C2A" w:rsidRDefault="00972C2A" w:rsidP="00BF2A5C">
      <w:pPr>
        <w:spacing w:line="360" w:lineRule="auto"/>
      </w:pPr>
    </w:p>
    <w:p w14:paraId="24EB8488" w14:textId="77777777" w:rsidR="00BF2A5C" w:rsidRPr="00DE26B8" w:rsidRDefault="00BF2A5C" w:rsidP="00BF2A5C">
      <w:pPr>
        <w:pStyle w:val="ListParagraph"/>
        <w:numPr>
          <w:ilvl w:val="0"/>
          <w:numId w:val="15"/>
        </w:numPr>
        <w:spacing w:line="360" w:lineRule="auto"/>
        <w:jc w:val="left"/>
      </w:pPr>
      <w:r>
        <w:t xml:space="preserve">Add </w:t>
      </w:r>
      <w:proofErr w:type="spellStart"/>
      <w:r>
        <w:t>Bumpons</w:t>
      </w:r>
      <w:proofErr w:type="spellEnd"/>
      <w:r>
        <w:t xml:space="preserve"> to label the volume that the notched syringe measures.</w:t>
      </w:r>
    </w:p>
    <w:p w14:paraId="7A48129F" w14:textId="77777777" w:rsidR="00BF2A5C" w:rsidRDefault="00BF2A5C" w:rsidP="00BF2A5C">
      <w:pPr>
        <w:spacing w:line="360" w:lineRule="auto"/>
      </w:pPr>
    </w:p>
    <w:p w14:paraId="39FF46F6" w14:textId="77777777" w:rsidR="00BF2A5C" w:rsidRDefault="00BF2A5C" w:rsidP="00BF2A5C">
      <w:pPr>
        <w:spacing w:line="360" w:lineRule="auto"/>
      </w:pPr>
      <w:r w:rsidRPr="00ED5DC4">
        <w:rPr>
          <w:noProof/>
        </w:rPr>
        <w:drawing>
          <wp:anchor distT="0" distB="0" distL="114300" distR="114300" simplePos="0" relativeHeight="251665408" behindDoc="0" locked="0" layoutInCell="1" allowOverlap="1" wp14:anchorId="5865F0EA" wp14:editId="59D8197F">
            <wp:simplePos x="0" y="0"/>
            <wp:positionH relativeFrom="column">
              <wp:posOffset>1444900</wp:posOffset>
            </wp:positionH>
            <wp:positionV relativeFrom="paragraph">
              <wp:posOffset>125230</wp:posOffset>
            </wp:positionV>
            <wp:extent cx="2298700" cy="1723390"/>
            <wp:effectExtent l="0" t="4445" r="0" b="0"/>
            <wp:wrapNone/>
            <wp:docPr id="35" name="Picture 35" descr="A picture containing wall, indoor, white, dirt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IMG_1922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298700" cy="17233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152261C" w14:textId="77777777" w:rsidR="00BF2A5C" w:rsidRDefault="00BF2A5C" w:rsidP="00BF2A5C">
      <w:pPr>
        <w:spacing w:line="360" w:lineRule="auto"/>
      </w:pPr>
      <w:r w:rsidRPr="00ED5DC4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2570AD5" wp14:editId="70476438">
                <wp:simplePos x="0" y="0"/>
                <wp:positionH relativeFrom="column">
                  <wp:posOffset>2758399</wp:posOffset>
                </wp:positionH>
                <wp:positionV relativeFrom="paragraph">
                  <wp:posOffset>217170</wp:posOffset>
                </wp:positionV>
                <wp:extent cx="673100" cy="266700"/>
                <wp:effectExtent l="0" t="0" r="12700" b="12700"/>
                <wp:wrapNone/>
                <wp:docPr id="42" name="Text Box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310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9A51064" w14:textId="77777777" w:rsidR="00BF2A5C" w:rsidRPr="00ED5DC4" w:rsidRDefault="00BF2A5C" w:rsidP="00BF2A5C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ED5DC4">
                              <w:rPr>
                                <w:sz w:val="20"/>
                                <w:szCs w:val="20"/>
                              </w:rPr>
                              <w:t>Bumpon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570AD5" id="Text Box 42" o:spid="_x0000_s1028" type="#_x0000_t202" style="position:absolute;left:0;text-align:left;margin-left:217.2pt;margin-top:17.1pt;width:53pt;height:21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" fillcolor="white [3201]" strokeweight=".5pt">
                <v:textbox>
                  <w:txbxContent>
                    <w:p w14:paraId="69A51064" w14:textId="77777777" w:rsidR="00BF2A5C" w:rsidRPr="00ED5DC4" w:rsidRDefault="00BF2A5C" w:rsidP="00BF2A5C">
                      <w:pPr>
                        <w:rPr>
                          <w:sz w:val="20"/>
                          <w:szCs w:val="20"/>
                        </w:rPr>
                      </w:pPr>
                      <w:proofErr w:type="spellStart"/>
                      <w:r w:rsidRPr="00ED5DC4">
                        <w:rPr>
                          <w:sz w:val="20"/>
                          <w:szCs w:val="20"/>
                        </w:rPr>
                        <w:t>Bumpon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178CB260" w14:textId="77777777" w:rsidR="00BF2A5C" w:rsidRDefault="00BF2A5C" w:rsidP="00BF2A5C">
      <w:pPr>
        <w:spacing w:line="360" w:lineRule="auto"/>
      </w:pPr>
      <w:r w:rsidRPr="00ED5DC4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DDCA62F" wp14:editId="14E0645E">
                <wp:simplePos x="0" y="0"/>
                <wp:positionH relativeFrom="column">
                  <wp:posOffset>2599055</wp:posOffset>
                </wp:positionH>
                <wp:positionV relativeFrom="paragraph">
                  <wp:posOffset>274070</wp:posOffset>
                </wp:positionV>
                <wp:extent cx="279400" cy="304800"/>
                <wp:effectExtent l="25400" t="12700" r="12700" b="25400"/>
                <wp:wrapNone/>
                <wp:docPr id="44" name="Straight Arrow Connector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79400" cy="304800"/>
                        </a:xfrm>
                        <a:prstGeom prst="straightConnector1">
                          <a:avLst/>
                        </a:prstGeom>
                        <a:ln w="1905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AE8BAA" id="Straight Arrow Connector 44" o:spid="_x0000_s1026" type="#_x0000_t32" style="position:absolute;margin-left:204.65pt;margin-top:21.6pt;width:22pt;height:24pt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" strokecolor="black [3040]" strokeweight="1.5pt">
                <v:stroke endarrow="block"/>
              </v:shape>
            </w:pict>
          </mc:Fallback>
        </mc:AlternateContent>
      </w:r>
    </w:p>
    <w:p w14:paraId="0BA3DB2E" w14:textId="77777777" w:rsidR="00BF2A5C" w:rsidRDefault="00BF2A5C" w:rsidP="00BF2A5C">
      <w:pPr>
        <w:spacing w:line="360" w:lineRule="auto"/>
      </w:pPr>
    </w:p>
    <w:p w14:paraId="281C2012" w14:textId="662D1909" w:rsidR="00BF2A5C" w:rsidRDefault="00BF2A5C" w:rsidP="00BF2A5C">
      <w:pPr>
        <w:spacing w:line="360" w:lineRule="auto"/>
      </w:pPr>
    </w:p>
    <w:p w14:paraId="6B266A59" w14:textId="3BCAD0BE" w:rsidR="00BF2A5C" w:rsidRDefault="00BF2A5C" w:rsidP="00BF2A5C">
      <w:pPr>
        <w:spacing w:line="360" w:lineRule="auto"/>
      </w:pPr>
    </w:p>
    <w:p w14:paraId="6EB6DEF7" w14:textId="789490AE" w:rsidR="00BF2A5C" w:rsidRDefault="00BF2A5C" w:rsidP="00BF2A5C">
      <w:pPr>
        <w:spacing w:line="360" w:lineRule="auto"/>
      </w:pPr>
    </w:p>
    <w:p w14:paraId="5A071A65" w14:textId="77777777" w:rsidR="00BF2A5C" w:rsidRDefault="00BF2A5C" w:rsidP="00F40BE3">
      <w:pPr>
        <w:pStyle w:val="Heading1"/>
        <w:rPr>
          <w:bCs/>
        </w:rPr>
      </w:pPr>
      <w:r>
        <w:rPr>
          <w:bCs/>
        </w:rPr>
        <w:t>Making the analyte solutions</w:t>
      </w:r>
    </w:p>
    <w:p w14:paraId="5D8C75F2" w14:textId="77777777" w:rsidR="00BF2A5C" w:rsidRDefault="00BF2A5C" w:rsidP="00BF2A5C">
      <w:pPr>
        <w:rPr>
          <w:b/>
          <w:bCs/>
        </w:rPr>
      </w:pPr>
    </w:p>
    <w:p w14:paraId="7095BC46" w14:textId="77777777" w:rsidR="00BF2A5C" w:rsidRDefault="00BF2A5C" w:rsidP="00BF2A5C">
      <w:pPr>
        <w:spacing w:line="360" w:lineRule="auto"/>
      </w:pPr>
      <w:r>
        <w:t>Onion analyte solution preparation:</w:t>
      </w:r>
    </w:p>
    <w:p w14:paraId="3B64B0D5" w14:textId="4BF3E17B" w:rsidR="00BF2A5C" w:rsidRDefault="00BF2A5C" w:rsidP="00BF2A5C">
      <w:pPr>
        <w:pStyle w:val="ListParagraph"/>
        <w:numPr>
          <w:ilvl w:val="0"/>
          <w:numId w:val="16"/>
        </w:numPr>
        <w:spacing w:line="360" w:lineRule="auto"/>
        <w:jc w:val="left"/>
      </w:pPr>
      <w:r>
        <w:t>Cut the onions into fine strips and weigh out 3</w:t>
      </w:r>
      <w:r w:rsidR="00AF453E">
        <w:t xml:space="preserve"> </w:t>
      </w:r>
      <w:r>
        <w:t xml:space="preserve">g for </w:t>
      </w:r>
      <w:r w:rsidR="00AF453E">
        <w:t>the</w:t>
      </w:r>
      <w:r>
        <w:t xml:space="preserve"> onion analyte solution.</w:t>
      </w:r>
    </w:p>
    <w:p w14:paraId="20E0A855" w14:textId="29BDEC3B" w:rsidR="00BF2A5C" w:rsidRDefault="00BF2A5C" w:rsidP="00BF2A5C">
      <w:pPr>
        <w:pStyle w:val="ListParagraph"/>
        <w:numPr>
          <w:ilvl w:val="0"/>
          <w:numId w:val="16"/>
        </w:numPr>
        <w:spacing w:line="360" w:lineRule="auto"/>
        <w:jc w:val="left"/>
      </w:pPr>
      <w:r>
        <w:t>Place the weighed onion into beakers and add 15</w:t>
      </w:r>
      <w:r w:rsidR="00AF453E">
        <w:t xml:space="preserve"> </w:t>
      </w:r>
      <w:r>
        <w:t>mL of 0.2</w:t>
      </w:r>
      <w:r w:rsidR="00AF453E">
        <w:t xml:space="preserve"> </w:t>
      </w:r>
      <w:r>
        <w:t>M NaOH to each beaker.</w:t>
      </w:r>
    </w:p>
    <w:p w14:paraId="65A68D42" w14:textId="77777777" w:rsidR="00BF2A5C" w:rsidRDefault="00BF2A5C" w:rsidP="00BF2A5C">
      <w:pPr>
        <w:pStyle w:val="ListParagraph"/>
        <w:numPr>
          <w:ilvl w:val="0"/>
          <w:numId w:val="16"/>
        </w:numPr>
        <w:spacing w:line="360" w:lineRule="auto"/>
        <w:jc w:val="left"/>
      </w:pPr>
      <w:r>
        <w:t xml:space="preserve">Leave the solutions for 15 minutes. </w:t>
      </w:r>
    </w:p>
    <w:p w14:paraId="418608A6" w14:textId="74F7B330" w:rsidR="00BF2A5C" w:rsidRDefault="00BF2A5C" w:rsidP="00BF2A5C">
      <w:pPr>
        <w:pStyle w:val="ListParagraph"/>
        <w:numPr>
          <w:ilvl w:val="0"/>
          <w:numId w:val="16"/>
        </w:numPr>
        <w:spacing w:line="360" w:lineRule="auto"/>
        <w:jc w:val="left"/>
      </w:pPr>
      <w:r>
        <w:t>Pipette 10</w:t>
      </w:r>
      <w:r w:rsidR="00AF453E">
        <w:t xml:space="preserve"> </w:t>
      </w:r>
      <w:r>
        <w:t>mL of the onion solutions into 150-250</w:t>
      </w:r>
      <w:r w:rsidR="00AF453E">
        <w:t xml:space="preserve"> </w:t>
      </w:r>
      <w:r>
        <w:t>mL beakers, ensuring that there are no onion pieces in the decanted solution.</w:t>
      </w:r>
    </w:p>
    <w:p w14:paraId="4E06A2D1" w14:textId="77777777" w:rsidR="00BF2A5C" w:rsidRDefault="00BF2A5C" w:rsidP="00BF2A5C">
      <w:pPr>
        <w:pStyle w:val="ListParagraph"/>
        <w:spacing w:line="360" w:lineRule="auto"/>
      </w:pPr>
    </w:p>
    <w:p w14:paraId="6FA115F2" w14:textId="77777777" w:rsidR="00BF2A5C" w:rsidRDefault="00BF2A5C" w:rsidP="00F40BE3">
      <w:pPr>
        <w:pStyle w:val="Heading1"/>
      </w:pPr>
      <w:r>
        <w:t xml:space="preserve">Setting up the experiment </w:t>
      </w:r>
    </w:p>
    <w:p w14:paraId="11D3E5F2" w14:textId="77777777" w:rsidR="00BF2A5C" w:rsidRDefault="00BF2A5C" w:rsidP="00BF2A5C">
      <w:pPr>
        <w:rPr>
          <w:b/>
          <w:bCs/>
        </w:rPr>
      </w:pPr>
    </w:p>
    <w:p w14:paraId="0929204D" w14:textId="77777777" w:rsidR="00BF2A5C" w:rsidRDefault="00BF2A5C" w:rsidP="00BF2A5C">
      <w:pPr>
        <w:pStyle w:val="ListParagraph"/>
        <w:numPr>
          <w:ilvl w:val="0"/>
          <w:numId w:val="17"/>
        </w:numPr>
        <w:spacing w:line="360" w:lineRule="auto"/>
        <w:jc w:val="left"/>
      </w:pPr>
      <w:r>
        <w:t>Place a fan on the desk.</w:t>
      </w:r>
    </w:p>
    <w:p w14:paraId="09C8E3F9" w14:textId="5DA22F0C" w:rsidR="00BF2A5C" w:rsidRDefault="00BF2A5C" w:rsidP="00BF2A5C">
      <w:pPr>
        <w:pStyle w:val="ListParagraph"/>
        <w:numPr>
          <w:ilvl w:val="0"/>
          <w:numId w:val="17"/>
        </w:numPr>
        <w:spacing w:line="360" w:lineRule="auto"/>
        <w:jc w:val="left"/>
      </w:pPr>
      <w:r>
        <w:t>Place a stirrer plate about 20</w:t>
      </w:r>
      <w:r w:rsidR="00AF453E">
        <w:t xml:space="preserve"> </w:t>
      </w:r>
      <w:r>
        <w:t>cm in front of the fan and make sure that the air flow of the fan is directly over the beaker (this may mean raising the beaker or fan).</w:t>
      </w:r>
    </w:p>
    <w:p w14:paraId="7ADE6B32" w14:textId="77777777" w:rsidR="00BF2A5C" w:rsidRDefault="00BF2A5C" w:rsidP="00BF2A5C">
      <w:pPr>
        <w:spacing w:line="360" w:lineRule="auto"/>
      </w:pPr>
    </w:p>
    <w:p w14:paraId="41C34FA8" w14:textId="77777777" w:rsidR="00BF2A5C" w:rsidRDefault="00BF2A5C" w:rsidP="00BF2A5C">
      <w:pPr>
        <w:spacing w:line="360" w:lineRule="auto"/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7F773765" wp14:editId="1B952850">
            <wp:simplePos x="0" y="0"/>
            <wp:positionH relativeFrom="column">
              <wp:posOffset>901700</wp:posOffset>
            </wp:positionH>
            <wp:positionV relativeFrom="paragraph">
              <wp:posOffset>263525</wp:posOffset>
            </wp:positionV>
            <wp:extent cx="4025900" cy="2781300"/>
            <wp:effectExtent l="0" t="0" r="0" b="0"/>
            <wp:wrapNone/>
            <wp:docPr id="1" name="Picture 1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creenshot 2022-09-15 at 13.48.23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5900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CD3A87C" w14:textId="77777777" w:rsidR="00BF2A5C" w:rsidRPr="00CD0BB9" w:rsidRDefault="00BF2A5C" w:rsidP="00BF2A5C">
      <w:pPr>
        <w:rPr>
          <w:b/>
          <w:bCs/>
        </w:rPr>
      </w:pPr>
    </w:p>
    <w:p w14:paraId="2E4597E6" w14:textId="2610F1F0" w:rsidR="0015645E" w:rsidRDefault="0015645E" w:rsidP="004034A6"/>
    <w:sectPr w:rsidR="0015645E" w:rsidSect="00B439E9">
      <w:headerReference w:type="default" r:id="rId15"/>
      <w:footerReference w:type="default" r:id="rId16"/>
      <w:type w:val="continuous"/>
      <w:pgSz w:w="11906" w:h="16838"/>
      <w:pgMar w:top="1531" w:right="1077" w:bottom="1440" w:left="107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B8ED55" w14:textId="77777777" w:rsidR="006E0B2D" w:rsidRDefault="006E0B2D" w:rsidP="004034A6">
      <w:r>
        <w:separator/>
      </w:r>
    </w:p>
  </w:endnote>
  <w:endnote w:type="continuationSeparator" w:id="0">
    <w:p w14:paraId="11FCD65B" w14:textId="77777777" w:rsidR="006E0B2D" w:rsidRDefault="006E0B2D" w:rsidP="004034A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00"/>
    <w:family w:val="auto"/>
    <w:pitch w:val="variable"/>
    <w:sig w:usb0="E00002FF" w:usb1="5000205A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54D713" w14:textId="452F4E0B" w:rsidR="0099101D" w:rsidRPr="00AF453E" w:rsidRDefault="0099101D" w:rsidP="004034A6">
    <w:pPr>
      <w:pStyle w:val="Footer"/>
      <w:rPr>
        <w:sz w:val="20"/>
        <w:szCs w:val="20"/>
      </w:rPr>
    </w:pPr>
    <w:r w:rsidRPr="00AF453E">
      <w:rPr>
        <w:noProof/>
        <w:sz w:val="20"/>
        <w:szCs w:val="20"/>
        <w:lang w:eastAsia="en-GB"/>
      </w:rPr>
      <w:drawing>
        <wp:anchor distT="0" distB="0" distL="114300" distR="114300" simplePos="0" relativeHeight="251659264" behindDoc="0" locked="0" layoutInCell="1" allowOverlap="1" wp14:anchorId="53A8F0AA" wp14:editId="04AAC691">
          <wp:simplePos x="0" y="0"/>
          <wp:positionH relativeFrom="margin">
            <wp:posOffset>5525770</wp:posOffset>
          </wp:positionH>
          <wp:positionV relativeFrom="paragraph">
            <wp:posOffset>35941</wp:posOffset>
          </wp:positionV>
          <wp:extent cx="659219" cy="230411"/>
          <wp:effectExtent l="0" t="0" r="7620" b="0"/>
          <wp:wrapSquare wrapText="bothSides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59219" cy="23041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AF453E">
      <w:rPr>
        <w:sz w:val="20"/>
        <w:szCs w:val="20"/>
      </w:rPr>
      <w:t xml:space="preserve">This work is licensed under the Creative Commons Attribution 4.0 International License. To view a copy of this license, visit http://creativecommons.org/licenses/by/4.0/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FBBE0C4" w14:textId="77777777" w:rsidR="006E0B2D" w:rsidRDefault="006E0B2D" w:rsidP="004034A6">
      <w:r>
        <w:separator/>
      </w:r>
    </w:p>
  </w:footnote>
  <w:footnote w:type="continuationSeparator" w:id="0">
    <w:p w14:paraId="6486130B" w14:textId="77777777" w:rsidR="006E0B2D" w:rsidRDefault="006E0B2D" w:rsidP="004034A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62956E" w14:textId="354A2FB3" w:rsidR="0099101D" w:rsidRPr="002F3EE4" w:rsidRDefault="0048445C" w:rsidP="004034A6">
    <w:pPr>
      <w:pStyle w:val="Header"/>
      <w:rPr>
        <w:b/>
        <w:bCs/>
      </w:rPr>
    </w:pPr>
    <w:r>
      <w:rPr>
        <w:noProof/>
      </w:rPr>
      <w:drawing>
        <wp:anchor distT="0" distB="0" distL="114300" distR="114300" simplePos="0" relativeHeight="251661312" behindDoc="0" locked="0" layoutInCell="1" allowOverlap="1" wp14:anchorId="056C195E" wp14:editId="2DEB3856">
          <wp:simplePos x="0" y="0"/>
          <wp:positionH relativeFrom="margin">
            <wp:posOffset>0</wp:posOffset>
          </wp:positionH>
          <wp:positionV relativeFrom="paragraph">
            <wp:posOffset>97655</wp:posOffset>
          </wp:positionV>
          <wp:extent cx="1144270" cy="383540"/>
          <wp:effectExtent l="0" t="0" r="0" b="0"/>
          <wp:wrapNone/>
          <wp:docPr id="16" name="Pictur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4270" cy="3835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15224F" w:rsidRPr="002F3EE4">
      <w:rPr>
        <w:b/>
        <w:bCs/>
        <w:noProof/>
      </w:rPr>
      <w:drawing>
        <wp:anchor distT="0" distB="0" distL="114300" distR="114300" simplePos="0" relativeHeight="251660288" behindDoc="0" locked="0" layoutInCell="1" allowOverlap="1" wp14:anchorId="5DC164A0" wp14:editId="7A14B42D">
          <wp:simplePos x="0" y="0"/>
          <wp:positionH relativeFrom="margin">
            <wp:align>right</wp:align>
          </wp:positionH>
          <wp:positionV relativeFrom="paragraph">
            <wp:posOffset>-78105</wp:posOffset>
          </wp:positionV>
          <wp:extent cx="1059583" cy="600075"/>
          <wp:effectExtent l="0" t="0" r="7620" b="0"/>
          <wp:wrapNone/>
          <wp:docPr id="4" name="Picture 2">
            <a:extLst xmlns:a="http://schemas.openxmlformats.org/drawingml/2006/main">
              <a:ext uri="{FF2B5EF4-FFF2-40B4-BE49-F238E27FC236}">
                <a16:creationId xmlns:a16="http://schemas.microsoft.com/office/drawing/2014/main" id="{CEEBBF04-1F5D-4C74-BFAC-2897CC1487EA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2">
                    <a:extLst>
                      <a:ext uri="{FF2B5EF4-FFF2-40B4-BE49-F238E27FC236}">
                        <a16:creationId xmlns:a16="http://schemas.microsoft.com/office/drawing/2014/main" id="{CEEBBF04-1F5D-4C74-BFAC-2897CC1487EA}"/>
                      </a:ext>
                    </a:extLst>
                  </pic:cNvPr>
                  <pic:cNvPicPr>
                    <a:picLocks noChangeAspect="1"/>
                  </pic:cNvPicPr>
                </pic:nvPicPr>
                <pic:blipFill rotWithShape="1">
                  <a:blip r:embed="rId2"/>
                  <a:srcRect r="6362" b="24466"/>
                  <a:stretch/>
                </pic:blipFill>
                <pic:spPr bwMode="auto">
                  <a:xfrm>
                    <a:off x="0" y="0"/>
                    <a:ext cx="1059583" cy="60007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E2E6624" w14:textId="360722C7" w:rsidR="00B439E9" w:rsidRPr="00B439E9" w:rsidRDefault="00B439E9" w:rsidP="004034A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1A1BC3"/>
    <w:multiLevelType w:val="hybridMultilevel"/>
    <w:tmpl w:val="5AE8FEC4"/>
    <w:lvl w:ilvl="0" w:tplc="5978EB1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186A67"/>
    <w:multiLevelType w:val="hybridMultilevel"/>
    <w:tmpl w:val="E7567E4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3C0997"/>
    <w:multiLevelType w:val="hybridMultilevel"/>
    <w:tmpl w:val="D12E619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5E4E4E"/>
    <w:multiLevelType w:val="hybridMultilevel"/>
    <w:tmpl w:val="110C56F4"/>
    <w:lvl w:ilvl="0" w:tplc="4424837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E458FA"/>
    <w:multiLevelType w:val="hybridMultilevel"/>
    <w:tmpl w:val="C6EA9A6A"/>
    <w:lvl w:ilvl="0" w:tplc="E1FE5CC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00006A5"/>
    <w:multiLevelType w:val="hybridMultilevel"/>
    <w:tmpl w:val="20B4EC9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A1A0905"/>
    <w:multiLevelType w:val="multilevel"/>
    <w:tmpl w:val="607E47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18D5E26"/>
    <w:multiLevelType w:val="multilevel"/>
    <w:tmpl w:val="25A0E69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AAA096A"/>
    <w:multiLevelType w:val="hybridMultilevel"/>
    <w:tmpl w:val="5558A646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DC723B5"/>
    <w:multiLevelType w:val="hybridMultilevel"/>
    <w:tmpl w:val="27425E0E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EC64148"/>
    <w:multiLevelType w:val="hybridMultilevel"/>
    <w:tmpl w:val="FAE0E6E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783F38"/>
    <w:multiLevelType w:val="hybridMultilevel"/>
    <w:tmpl w:val="3162D0A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DF370CF"/>
    <w:multiLevelType w:val="hybridMultilevel"/>
    <w:tmpl w:val="0F48C0B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53617C8"/>
    <w:multiLevelType w:val="hybridMultilevel"/>
    <w:tmpl w:val="4CEC7F3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3537B04"/>
    <w:multiLevelType w:val="hybridMultilevel"/>
    <w:tmpl w:val="16A86F9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8BE766E"/>
    <w:multiLevelType w:val="hybridMultilevel"/>
    <w:tmpl w:val="D054BA46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96A303E"/>
    <w:multiLevelType w:val="hybridMultilevel"/>
    <w:tmpl w:val="E906318E"/>
    <w:lvl w:ilvl="0" w:tplc="04AE0AC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49265201">
    <w:abstractNumId w:val="13"/>
  </w:num>
  <w:num w:numId="2" w16cid:durableId="853374293">
    <w:abstractNumId w:val="0"/>
  </w:num>
  <w:num w:numId="3" w16cid:durableId="1303196138">
    <w:abstractNumId w:val="2"/>
  </w:num>
  <w:num w:numId="4" w16cid:durableId="1544713403">
    <w:abstractNumId w:val="10"/>
  </w:num>
  <w:num w:numId="5" w16cid:durableId="2000116971">
    <w:abstractNumId w:val="12"/>
  </w:num>
  <w:num w:numId="6" w16cid:durableId="895580431">
    <w:abstractNumId w:val="14"/>
  </w:num>
  <w:num w:numId="7" w16cid:durableId="1823428541">
    <w:abstractNumId w:val="1"/>
  </w:num>
  <w:num w:numId="8" w16cid:durableId="1325932205">
    <w:abstractNumId w:val="6"/>
  </w:num>
  <w:num w:numId="9" w16cid:durableId="1474060059">
    <w:abstractNumId w:val="7"/>
  </w:num>
  <w:num w:numId="10" w16cid:durableId="1345668812">
    <w:abstractNumId w:val="5"/>
  </w:num>
  <w:num w:numId="11" w16cid:durableId="934556226">
    <w:abstractNumId w:val="11"/>
  </w:num>
  <w:num w:numId="12" w16cid:durableId="398555313">
    <w:abstractNumId w:val="3"/>
  </w:num>
  <w:num w:numId="13" w16cid:durableId="1825925040">
    <w:abstractNumId w:val="4"/>
  </w:num>
  <w:num w:numId="14" w16cid:durableId="1523471094">
    <w:abstractNumId w:val="16"/>
  </w:num>
  <w:num w:numId="15" w16cid:durableId="366029813">
    <w:abstractNumId w:val="15"/>
  </w:num>
  <w:num w:numId="16" w16cid:durableId="1851135596">
    <w:abstractNumId w:val="9"/>
  </w:num>
  <w:num w:numId="17" w16cid:durableId="2133091807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4516B"/>
    <w:rsid w:val="00025274"/>
    <w:rsid w:val="0004516B"/>
    <w:rsid w:val="00047DE9"/>
    <w:rsid w:val="00052C7B"/>
    <w:rsid w:val="000713BC"/>
    <w:rsid w:val="000A4B60"/>
    <w:rsid w:val="00104F4F"/>
    <w:rsid w:val="00106A68"/>
    <w:rsid w:val="001228F0"/>
    <w:rsid w:val="00135E92"/>
    <w:rsid w:val="0015224F"/>
    <w:rsid w:val="0015645E"/>
    <w:rsid w:val="001606F8"/>
    <w:rsid w:val="00161690"/>
    <w:rsid w:val="001742AC"/>
    <w:rsid w:val="00185EF3"/>
    <w:rsid w:val="00204332"/>
    <w:rsid w:val="0029466D"/>
    <w:rsid w:val="00294724"/>
    <w:rsid w:val="002C5393"/>
    <w:rsid w:val="002D31FD"/>
    <w:rsid w:val="002E0D46"/>
    <w:rsid w:val="002F3EE4"/>
    <w:rsid w:val="00324C76"/>
    <w:rsid w:val="00384911"/>
    <w:rsid w:val="003927FB"/>
    <w:rsid w:val="003B12AC"/>
    <w:rsid w:val="003B42C9"/>
    <w:rsid w:val="003D2127"/>
    <w:rsid w:val="004034A6"/>
    <w:rsid w:val="00425BFD"/>
    <w:rsid w:val="0044285D"/>
    <w:rsid w:val="00457BDA"/>
    <w:rsid w:val="00474263"/>
    <w:rsid w:val="0048445C"/>
    <w:rsid w:val="004A17DF"/>
    <w:rsid w:val="004D4E75"/>
    <w:rsid w:val="004F3294"/>
    <w:rsid w:val="0050459A"/>
    <w:rsid w:val="00531F46"/>
    <w:rsid w:val="005738EC"/>
    <w:rsid w:val="005962F4"/>
    <w:rsid w:val="005A5917"/>
    <w:rsid w:val="005C27A8"/>
    <w:rsid w:val="005C5A32"/>
    <w:rsid w:val="005E1700"/>
    <w:rsid w:val="005E5818"/>
    <w:rsid w:val="005F0E63"/>
    <w:rsid w:val="00635AF0"/>
    <w:rsid w:val="006602BB"/>
    <w:rsid w:val="00695DEC"/>
    <w:rsid w:val="006C380F"/>
    <w:rsid w:val="006E0B2D"/>
    <w:rsid w:val="00750938"/>
    <w:rsid w:val="00752A05"/>
    <w:rsid w:val="0077244A"/>
    <w:rsid w:val="007A0C9D"/>
    <w:rsid w:val="007D436F"/>
    <w:rsid w:val="007E4637"/>
    <w:rsid w:val="007F5217"/>
    <w:rsid w:val="00824BC4"/>
    <w:rsid w:val="00827C51"/>
    <w:rsid w:val="00847336"/>
    <w:rsid w:val="00847E54"/>
    <w:rsid w:val="00852F64"/>
    <w:rsid w:val="00864D29"/>
    <w:rsid w:val="00886317"/>
    <w:rsid w:val="008B13C5"/>
    <w:rsid w:val="008B30CE"/>
    <w:rsid w:val="008B33E9"/>
    <w:rsid w:val="008D386F"/>
    <w:rsid w:val="008D44EE"/>
    <w:rsid w:val="008E22D3"/>
    <w:rsid w:val="00913513"/>
    <w:rsid w:val="0091640A"/>
    <w:rsid w:val="00933D8D"/>
    <w:rsid w:val="00933F5B"/>
    <w:rsid w:val="00963343"/>
    <w:rsid w:val="00972C2A"/>
    <w:rsid w:val="00975595"/>
    <w:rsid w:val="0099101D"/>
    <w:rsid w:val="009D159A"/>
    <w:rsid w:val="009F093B"/>
    <w:rsid w:val="00A20E14"/>
    <w:rsid w:val="00A31F8F"/>
    <w:rsid w:val="00A636C3"/>
    <w:rsid w:val="00A67F5A"/>
    <w:rsid w:val="00AC4318"/>
    <w:rsid w:val="00AD6C37"/>
    <w:rsid w:val="00AF2BEC"/>
    <w:rsid w:val="00AF453E"/>
    <w:rsid w:val="00AF5FFB"/>
    <w:rsid w:val="00B01A22"/>
    <w:rsid w:val="00B24172"/>
    <w:rsid w:val="00B439E9"/>
    <w:rsid w:val="00B74DA0"/>
    <w:rsid w:val="00B82A09"/>
    <w:rsid w:val="00BC7303"/>
    <w:rsid w:val="00BE0255"/>
    <w:rsid w:val="00BE395A"/>
    <w:rsid w:val="00BF2A5C"/>
    <w:rsid w:val="00C2037B"/>
    <w:rsid w:val="00C30470"/>
    <w:rsid w:val="00C423CF"/>
    <w:rsid w:val="00C5686A"/>
    <w:rsid w:val="00C7249A"/>
    <w:rsid w:val="00C8383E"/>
    <w:rsid w:val="00C939E7"/>
    <w:rsid w:val="00C94EEA"/>
    <w:rsid w:val="00CA227F"/>
    <w:rsid w:val="00CD72C2"/>
    <w:rsid w:val="00D14E94"/>
    <w:rsid w:val="00D27EE6"/>
    <w:rsid w:val="00D30E75"/>
    <w:rsid w:val="00D32939"/>
    <w:rsid w:val="00D552F8"/>
    <w:rsid w:val="00D63956"/>
    <w:rsid w:val="00D65AF5"/>
    <w:rsid w:val="00E27927"/>
    <w:rsid w:val="00E67630"/>
    <w:rsid w:val="00E715AA"/>
    <w:rsid w:val="00E770FD"/>
    <w:rsid w:val="00E92A0F"/>
    <w:rsid w:val="00EF7633"/>
    <w:rsid w:val="00F219A5"/>
    <w:rsid w:val="00F26BB6"/>
    <w:rsid w:val="00F27031"/>
    <w:rsid w:val="00F40BE3"/>
    <w:rsid w:val="00F50D31"/>
    <w:rsid w:val="00F62BCA"/>
    <w:rsid w:val="00F64C42"/>
    <w:rsid w:val="00F679B3"/>
    <w:rsid w:val="00F71150"/>
    <w:rsid w:val="00F7629C"/>
    <w:rsid w:val="00F912AE"/>
    <w:rsid w:val="00F95903"/>
    <w:rsid w:val="00F97B48"/>
    <w:rsid w:val="00FA3D34"/>
    <w:rsid w:val="00FB6552"/>
    <w:rsid w:val="00FD4196"/>
    <w:rsid w:val="00FF56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585053DC"/>
  <w15:docId w15:val="{8559A521-1087-4F9A-9566-DAF79148A5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034A6"/>
    <w:pPr>
      <w:spacing w:after="0"/>
      <w:jc w:val="both"/>
    </w:pPr>
    <w:rPr>
      <w:rFonts w:ascii="Arial" w:hAnsi="Arial" w:cs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1606F8"/>
    <w:pPr>
      <w:outlineLvl w:val="0"/>
    </w:pPr>
    <w:rPr>
      <w:b/>
      <w:sz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606F8"/>
    <w:pPr>
      <w:outlineLvl w:val="1"/>
    </w:pPr>
    <w:rPr>
      <w:b/>
      <w:bCs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D30E75"/>
    <w:pPr>
      <w:outlineLvl w:val="2"/>
    </w:pPr>
    <w:rPr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715AA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C5686A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5BFD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5BFD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425BFD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25BFD"/>
  </w:style>
  <w:style w:type="paragraph" w:styleId="Footer">
    <w:name w:val="footer"/>
    <w:basedOn w:val="Normal"/>
    <w:link w:val="FooterChar"/>
    <w:uiPriority w:val="99"/>
    <w:unhideWhenUsed/>
    <w:rsid w:val="00425BFD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25BFD"/>
  </w:style>
  <w:style w:type="paragraph" w:styleId="NormalWeb">
    <w:name w:val="Normal (Web)"/>
    <w:basedOn w:val="Normal"/>
    <w:uiPriority w:val="99"/>
    <w:unhideWhenUsed/>
    <w:rsid w:val="00324C7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Strong">
    <w:name w:val="Strong"/>
    <w:basedOn w:val="DefaultParagraphFont"/>
    <w:uiPriority w:val="22"/>
    <w:qFormat/>
    <w:rsid w:val="00324C76"/>
    <w:rPr>
      <w:b/>
      <w:bCs/>
    </w:rPr>
  </w:style>
  <w:style w:type="character" w:styleId="Emphasis">
    <w:name w:val="Emphasis"/>
    <w:basedOn w:val="DefaultParagraphFont"/>
    <w:uiPriority w:val="20"/>
    <w:qFormat/>
    <w:rsid w:val="00C8383E"/>
    <w:rPr>
      <w:i/>
      <w:iCs/>
    </w:rPr>
  </w:style>
  <w:style w:type="table" w:styleId="TableGrid">
    <w:name w:val="Table Grid"/>
    <w:basedOn w:val="TableNormal"/>
    <w:uiPriority w:val="59"/>
    <w:rsid w:val="00824BC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1606F8"/>
    <w:rPr>
      <w:rFonts w:ascii="Arial" w:hAnsi="Arial" w:cs="Arial"/>
      <w:b/>
      <w:sz w:val="28"/>
    </w:rPr>
  </w:style>
  <w:style w:type="character" w:customStyle="1" w:styleId="Heading2Char">
    <w:name w:val="Heading 2 Char"/>
    <w:basedOn w:val="DefaultParagraphFont"/>
    <w:link w:val="Heading2"/>
    <w:uiPriority w:val="9"/>
    <w:rsid w:val="001606F8"/>
    <w:rPr>
      <w:rFonts w:ascii="Arial" w:hAnsi="Arial" w:cs="Arial"/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D30E75"/>
    <w:rPr>
      <w:rFonts w:ascii="Arial" w:hAnsi="Arial" w:cs="Arial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1193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446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879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911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62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31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15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45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emf"/><Relationship Id="rId1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Z:\NicolaJRogersSimpson\ChemBam_ZS2017\Documents_for_experiments\pdf_StudentExperiment\experimentStudent_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8ea8a44-508f-45ea-ba6e-602239bd24ee">
      <Terms xmlns="http://schemas.microsoft.com/office/infopath/2007/PartnerControls"/>
    </lcf76f155ced4ddcb4097134ff3c332f>
    <TaxCatchAll xmlns="7c574a71-af5a-45b8-b699-d8681df00996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1F17AE142E5AC4F8140A237964518BD" ma:contentTypeVersion="16" ma:contentTypeDescription="Create a new document." ma:contentTypeScope="" ma:versionID="71848f01efeb621cc8966f7d91430ea6">
  <xsd:schema xmlns:xsd="http://www.w3.org/2001/XMLSchema" xmlns:xs="http://www.w3.org/2001/XMLSchema" xmlns:p="http://schemas.microsoft.com/office/2006/metadata/properties" xmlns:ns2="e8ea8a44-508f-45ea-ba6e-602239bd24ee" xmlns:ns3="7c574a71-af5a-45b8-b699-d8681df00996" targetNamespace="http://schemas.microsoft.com/office/2006/metadata/properties" ma:root="true" ma:fieldsID="f128c04d9e583bb62b9ba82127d8f9df" ns2:_="" ns3:_="">
    <xsd:import namespace="e8ea8a44-508f-45ea-ba6e-602239bd24ee"/>
    <xsd:import namespace="7c574a71-af5a-45b8-b699-d8681df0099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8ea8a44-508f-45ea-ba6e-602239bd24e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ac7af76c-f141-45ca-ae1a-4959eb0cbd4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c574a71-af5a-45b8-b699-d8681df00996" elementFormDefault="qualified">
    <xsd:import namespace="http://schemas.microsoft.com/office/2006/documentManagement/types"/>
    <xsd:import namespace="http://schemas.microsoft.com/office/infopath/2007/PartnerControls"/>
    <xsd:element name="TaxCatchAll" ma:index="20" nillable="true" ma:displayName="Taxonomy Catch All Column" ma:hidden="true" ma:list="{f9b67173-e2cb-461c-a67d-bdb1795c5099}" ma:internalName="TaxCatchAll" ma:showField="CatchAllData" ma:web="7c574a71-af5a-45b8-b699-d8681df0099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E8A5105-2A06-46ED-B8C2-F22896362A4F}">
  <ds:schemaRefs>
    <ds:schemaRef ds:uri="http://schemas.microsoft.com/office/2006/metadata/properties"/>
    <ds:schemaRef ds:uri="http://schemas.microsoft.com/office/infopath/2007/PartnerControls"/>
    <ds:schemaRef ds:uri="e8ea8a44-508f-45ea-ba6e-602239bd24ee"/>
    <ds:schemaRef ds:uri="7c574a71-af5a-45b8-b699-d8681df00996"/>
  </ds:schemaRefs>
</ds:datastoreItem>
</file>

<file path=customXml/itemProps2.xml><?xml version="1.0" encoding="utf-8"?>
<ds:datastoreItem xmlns:ds="http://schemas.openxmlformats.org/officeDocument/2006/customXml" ds:itemID="{A5B531DA-2D41-4483-B682-45CA12F53022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A68740CE-590F-4561-949E-3407B444D11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8ea8a44-508f-45ea-ba6e-602239bd24ee"/>
    <ds:schemaRef ds:uri="7c574a71-af5a-45b8-b699-d8681df0099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7547A4D-1DE1-4989-9F77-BA24FFBF155E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experimentStudent_TEMPLATE</Template>
  <TotalTime>4</TotalTime>
  <Pages>2</Pages>
  <Words>147</Words>
  <Characters>842</Characters>
  <Application>Microsoft Office Word</Application>
  <DocSecurity>0</DocSecurity>
  <Lines>7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Nicola Simpson</dc:creator>
  <cp:lastModifiedBy>Zoe Schnepp (Chemistry)</cp:lastModifiedBy>
  <cp:revision>5</cp:revision>
  <cp:lastPrinted>2017-02-28T13:58:00Z</cp:lastPrinted>
  <dcterms:created xsi:type="dcterms:W3CDTF">2022-09-28T12:24:00Z</dcterms:created>
  <dcterms:modified xsi:type="dcterms:W3CDTF">2023-06-05T18:42:00Z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0x01010031F17AE142E5AC4F8140A237964518BD</vt:lpwstr>
  </property>
  <property fmtid="{D5CDD505-2E9C-101B-9397-08002B2CF9AE}" pid="3" name="MediaServiceImageTags">
    <vt:lpwstr/>
  </property>
</Properties>
</file>